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2AF0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BONDE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AFE1A84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Clerk of Chancery.</w:t>
      </w:r>
    </w:p>
    <w:p w14:paraId="014C3849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180596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B26C2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Aug.1479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    (C.P.R. 1476-85 p.163)</w:t>
      </w:r>
    </w:p>
    <w:p w14:paraId="432AA88F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145BF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D9B63" w14:textId="77777777" w:rsidR="00702D22" w:rsidRDefault="00702D22" w:rsidP="0070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2021</w:t>
      </w:r>
    </w:p>
    <w:p w14:paraId="327449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93630" w14:textId="77777777" w:rsidR="00702D22" w:rsidRDefault="00702D22" w:rsidP="009139A6">
      <w:r>
        <w:separator/>
      </w:r>
    </w:p>
  </w:endnote>
  <w:endnote w:type="continuationSeparator" w:id="0">
    <w:p w14:paraId="40C64965" w14:textId="77777777" w:rsidR="00702D22" w:rsidRDefault="00702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E2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33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46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6661" w14:textId="77777777" w:rsidR="00702D22" w:rsidRDefault="00702D22" w:rsidP="009139A6">
      <w:r>
        <w:separator/>
      </w:r>
    </w:p>
  </w:footnote>
  <w:footnote w:type="continuationSeparator" w:id="0">
    <w:p w14:paraId="171E4372" w14:textId="77777777" w:rsidR="00702D22" w:rsidRDefault="00702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5C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4F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3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D22"/>
    <w:rsid w:val="000666E0"/>
    <w:rsid w:val="002510B7"/>
    <w:rsid w:val="005C130B"/>
    <w:rsid w:val="00702D2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A8DA1"/>
  <w15:chartTrackingRefBased/>
  <w15:docId w15:val="{6CC58FCF-E777-4E01-A38D-562C52EC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2021-06-03T21:18:00Z</dcterms:created>
  <dcterms:modified xsi:type="dcterms:W3CDTF">2021-06-03T21:19:00Z</dcterms:modified>
</cp:coreProperties>
</file>